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1C09" w:rsidRPr="00507C80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Subdirección G</w:t>
      </w:r>
      <w:r w:rsidR="00D218F3" w:rsidRPr="00507C80">
        <w:rPr>
          <w:rFonts w:asciiTheme="majorHAnsi" w:hAnsiTheme="majorHAnsi"/>
          <w:b/>
        </w:rPr>
        <w:t>eneral</w:t>
      </w:r>
      <w:r w:rsidRPr="00507C80">
        <w:rPr>
          <w:rFonts w:asciiTheme="majorHAnsi" w:hAnsiTheme="majorHAnsi"/>
          <w:b/>
        </w:rPr>
        <w:t xml:space="preserve"> de Administración y Finanzas</w:t>
      </w:r>
      <w:r w:rsidR="00F57BBC" w:rsidRPr="00507C80">
        <w:rPr>
          <w:rFonts w:asciiTheme="majorHAnsi" w:hAnsiTheme="majorHAnsi"/>
          <w:b/>
        </w:rPr>
        <w:t>.</w:t>
      </w:r>
    </w:p>
    <w:p w:rsidR="006B15C4" w:rsidRPr="00507C80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Dirección de Administración</w:t>
      </w:r>
      <w:r w:rsidR="00F57BBC" w:rsidRPr="00507C80">
        <w:rPr>
          <w:rFonts w:asciiTheme="majorHAnsi" w:hAnsiTheme="majorHAnsi"/>
          <w:b/>
        </w:rPr>
        <w:t>.</w:t>
      </w:r>
    </w:p>
    <w:p w:rsidR="006B15C4" w:rsidRPr="00507C80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Unidad de Servicios de Personal</w:t>
      </w:r>
      <w:r w:rsidR="00F57BBC" w:rsidRPr="00507C80">
        <w:rPr>
          <w:rFonts w:asciiTheme="majorHAnsi" w:hAnsiTheme="majorHAnsi"/>
          <w:b/>
        </w:rPr>
        <w:t>.</w:t>
      </w:r>
    </w:p>
    <w:p w:rsidR="006B15C4" w:rsidRPr="00F57BBC" w:rsidRDefault="006B15C4" w:rsidP="007E2643">
      <w:pPr>
        <w:tabs>
          <w:tab w:val="left" w:pos="4380"/>
        </w:tabs>
        <w:ind w:right="618"/>
        <w:jc w:val="center"/>
        <w:rPr>
          <w:rFonts w:asciiTheme="majorHAnsi" w:hAnsiTheme="majorHAnsi"/>
        </w:rPr>
      </w:pPr>
      <w:r w:rsidRPr="00507C80">
        <w:rPr>
          <w:rFonts w:asciiTheme="majorHAnsi" w:hAnsiTheme="majorHAnsi"/>
          <w:b/>
        </w:rPr>
        <w:t>Departamento de Relaciones Laborales</w:t>
      </w:r>
      <w:r w:rsidR="00F57BBC">
        <w:rPr>
          <w:rFonts w:asciiTheme="majorHAnsi" w:hAnsiTheme="majorHAnsi"/>
        </w:rPr>
        <w:t>.</w:t>
      </w:r>
    </w:p>
    <w:p w:rsidR="00BF62D5" w:rsidRPr="007E2643" w:rsidRDefault="00BF62D5" w:rsidP="00241C09">
      <w:pPr>
        <w:tabs>
          <w:tab w:val="left" w:pos="4380"/>
        </w:tabs>
        <w:ind w:right="616"/>
        <w:jc w:val="right"/>
        <w:rPr>
          <w:rFonts w:asciiTheme="majorHAnsi" w:hAnsiTheme="majorHAnsi"/>
          <w:sz w:val="18"/>
          <w:szCs w:val="18"/>
        </w:rPr>
      </w:pPr>
    </w:p>
    <w:p w:rsidR="005371B8" w:rsidRPr="00507C80" w:rsidRDefault="005371B8" w:rsidP="005371B8">
      <w:pPr>
        <w:jc w:val="center"/>
        <w:rPr>
          <w:rFonts w:asciiTheme="majorHAnsi" w:hAnsiTheme="majorHAnsi"/>
          <w:b/>
        </w:rPr>
      </w:pPr>
      <w:r w:rsidRPr="00507C80">
        <w:rPr>
          <w:rFonts w:asciiTheme="majorHAnsi" w:hAnsiTheme="majorHAnsi"/>
          <w:b/>
        </w:rPr>
        <w:t>SOLICITUD PARA EL PERIODO VACACIONAL 201</w:t>
      </w:r>
      <w:r w:rsidR="000C0FEA">
        <w:rPr>
          <w:rFonts w:asciiTheme="majorHAnsi" w:hAnsiTheme="majorHAnsi"/>
          <w:b/>
        </w:rPr>
        <w:t>8</w:t>
      </w:r>
      <w:r w:rsidRPr="00507C80">
        <w:rPr>
          <w:rFonts w:asciiTheme="majorHAnsi" w:hAnsiTheme="majorHAnsi"/>
          <w:b/>
        </w:rPr>
        <w:t>.</w:t>
      </w:r>
    </w:p>
    <w:p w:rsidR="005371B8" w:rsidRPr="00507C80" w:rsidRDefault="005371B8" w:rsidP="005371B8">
      <w:pPr>
        <w:jc w:val="both"/>
        <w:rPr>
          <w:rFonts w:asciiTheme="majorHAnsi" w:hAnsiTheme="majorHAnsi"/>
          <w:sz w:val="22"/>
          <w:szCs w:val="22"/>
        </w:rPr>
      </w:pPr>
    </w:p>
    <w:p w:rsidR="005371B8" w:rsidRPr="00E91389" w:rsidRDefault="004F4C94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  <w:u w:val="single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4879E83" wp14:editId="21D8DA77">
                <wp:simplePos x="0" y="0"/>
                <wp:positionH relativeFrom="column">
                  <wp:posOffset>1559156</wp:posOffset>
                </wp:positionH>
                <wp:positionV relativeFrom="paragraph">
                  <wp:posOffset>152285</wp:posOffset>
                </wp:positionV>
                <wp:extent cx="4113819" cy="6928"/>
                <wp:effectExtent l="0" t="0" r="20320" b="31750"/>
                <wp:wrapNone/>
                <wp:docPr id="8" name="Conector rec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3819" cy="69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1EF432" id="Conector recto 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75pt,12pt" to="446.6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UNIDAD ADMINISTRATIVA: </w:t>
      </w:r>
      <w:r w:rsidR="005371B8"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</w:t>
      </w:r>
      <w:r w:rsidR="007E2643" w:rsidRPr="00E91389">
        <w:rPr>
          <w:rFonts w:asciiTheme="majorHAnsi" w:hAnsiTheme="majorHAnsi"/>
          <w:color w:val="FFFFFF" w:themeColor="background1"/>
          <w:sz w:val="22"/>
          <w:szCs w:val="22"/>
        </w:rPr>
        <w:t>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  <w:u w:val="single"/>
        </w:rPr>
      </w:pPr>
    </w:p>
    <w:p w:rsidR="005371B8" w:rsidRPr="00E91389" w:rsidRDefault="005371B8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NOMBRE DEL TRABAJADOR: </w:t>
      </w:r>
      <w:r w:rsidRPr="00E91389">
        <w:rPr>
          <w:rFonts w:asciiTheme="majorHAnsi" w:hAnsiTheme="majorHAnsi"/>
          <w:color w:val="FFFFFF" w:themeColor="background1"/>
          <w:sz w:val="22"/>
          <w:szCs w:val="22"/>
        </w:rPr>
        <w:t>_______</w:t>
      </w:r>
      <w:bookmarkStart w:id="0" w:name="_GoBack"/>
      <w:bookmarkEnd w:id="0"/>
      <w:r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7E2643" w:rsidRDefault="00E91389" w:rsidP="005371B8">
      <w:pPr>
        <w:jc w:val="both"/>
        <w:rPr>
          <w:rFonts w:asciiTheme="majorHAnsi" w:hAnsiTheme="majorHAnsi"/>
          <w:sz w:val="18"/>
          <w:szCs w:val="18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5C89A5D" wp14:editId="6BD6A538">
                <wp:simplePos x="0" y="0"/>
                <wp:positionH relativeFrom="column">
                  <wp:posOffset>1593792</wp:posOffset>
                </wp:positionH>
                <wp:positionV relativeFrom="paragraph">
                  <wp:posOffset>4098</wp:posOffset>
                </wp:positionV>
                <wp:extent cx="4086052" cy="20781"/>
                <wp:effectExtent l="0" t="0" r="29210" b="36830"/>
                <wp:wrapNone/>
                <wp:docPr id="23" name="Conector rec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86052" cy="2078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02095E" id="Conector recto 23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5pt,.3pt" to="447.2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" strokecolor="black [3040]"/>
            </w:pict>
          </mc:Fallback>
        </mc:AlternateContent>
      </w:r>
    </w:p>
    <w:p w:rsidR="00507C80" w:rsidRDefault="00E91389" w:rsidP="005371B8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77CE10E" wp14:editId="0CD2D1CC">
                <wp:simplePos x="0" y="0"/>
                <wp:positionH relativeFrom="column">
                  <wp:posOffset>395373</wp:posOffset>
                </wp:positionH>
                <wp:positionV relativeFrom="paragraph">
                  <wp:posOffset>155344</wp:posOffset>
                </wp:positionV>
                <wp:extent cx="5270269" cy="0"/>
                <wp:effectExtent l="0" t="0" r="26035" b="19050"/>
                <wp:wrapNone/>
                <wp:docPr id="9" name="Conector rec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26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A29789" id="Conector recto 9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15pt,12.25pt" to="446.1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" strokecolor="black [3040]"/>
            </w:pict>
          </mc:Fallback>
        </mc:AlternateContent>
      </w:r>
      <w:proofErr w:type="spellStart"/>
      <w:r w:rsidR="005371B8" w:rsidRPr="00507C80">
        <w:rPr>
          <w:rFonts w:asciiTheme="majorHAnsi" w:hAnsiTheme="majorHAnsi"/>
          <w:sz w:val="22"/>
          <w:szCs w:val="22"/>
        </w:rPr>
        <w:t>R.F.C</w:t>
      </w:r>
      <w:proofErr w:type="spellEnd"/>
      <w:r w:rsidR="005371B8" w:rsidRPr="00507C80">
        <w:rPr>
          <w:rFonts w:asciiTheme="majorHAnsi" w:hAnsiTheme="majorHAnsi"/>
          <w:sz w:val="22"/>
          <w:szCs w:val="22"/>
        </w:rPr>
        <w:t>.:</w:t>
      </w:r>
      <w:r w:rsidR="005371B8" w:rsidRPr="00507C80">
        <w:rPr>
          <w:rFonts w:asciiTheme="majorHAnsi" w:hAnsiTheme="majorHAnsi"/>
          <w:b/>
          <w:sz w:val="22"/>
          <w:szCs w:val="22"/>
        </w:rPr>
        <w:t xml:space="preserve"> </w:t>
      </w:r>
      <w:r w:rsidR="00507C80"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________________________________________________________________________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507C80" w:rsidRDefault="005371B8" w:rsidP="005371B8">
      <w:pPr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  <w:u w:val="single"/>
        </w:rPr>
        <w:t xml:space="preserve">          </w:t>
      </w:r>
    </w:p>
    <w:p w:rsidR="005371B8" w:rsidRPr="00E91389" w:rsidRDefault="00E91389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AFE21F" wp14:editId="57828FBC">
                <wp:simplePos x="0" y="0"/>
                <wp:positionH relativeFrom="column">
                  <wp:posOffset>1344411</wp:posOffset>
                </wp:positionH>
                <wp:positionV relativeFrom="paragraph">
                  <wp:posOffset>139931</wp:posOffset>
                </wp:positionV>
                <wp:extent cx="4335434" cy="34636"/>
                <wp:effectExtent l="0" t="0" r="27305" b="22860"/>
                <wp:wrapNone/>
                <wp:docPr id="24" name="Conector rec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35434" cy="3463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153005" id="Conector recto 24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5.85pt,11pt" to="447.2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CLAVE PRESUPUESTAL: </w:t>
      </w:r>
      <w:r w:rsidR="005371B8" w:rsidRPr="00E91389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</w:t>
      </w:r>
      <w:r w:rsidR="007277D3" w:rsidRPr="00E91389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E91389" w:rsidRDefault="005371B8" w:rsidP="005371B8">
      <w:pPr>
        <w:jc w:val="both"/>
        <w:rPr>
          <w:rFonts w:asciiTheme="majorHAnsi" w:hAnsiTheme="majorHAnsi"/>
          <w:color w:val="FFFFFF" w:themeColor="background1"/>
          <w:sz w:val="18"/>
          <w:szCs w:val="18"/>
        </w:rPr>
      </w:pPr>
    </w:p>
    <w:p w:rsidR="005371B8" w:rsidRPr="00A42B9E" w:rsidRDefault="00E91389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AFE9653" wp14:editId="43D9D089">
                <wp:simplePos x="0" y="0"/>
                <wp:positionH relativeFrom="column">
                  <wp:posOffset>499284</wp:posOffset>
                </wp:positionH>
                <wp:positionV relativeFrom="paragraph">
                  <wp:posOffset>135064</wp:posOffset>
                </wp:positionV>
                <wp:extent cx="5166764" cy="27091"/>
                <wp:effectExtent l="0" t="0" r="34290" b="30480"/>
                <wp:wrapNone/>
                <wp:docPr id="19" name="Conector rec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6764" cy="2709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50683C" id="Conector recto 19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3pt,10.65pt" to="446.1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PUESTO: 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  <w:u w:val="single"/>
        </w:rPr>
      </w:pPr>
    </w:p>
    <w:p w:rsidR="005371B8" w:rsidRPr="00A42B9E" w:rsidRDefault="00A42B9E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735474A" wp14:editId="41FC9F66">
                <wp:simplePos x="0" y="0"/>
                <wp:positionH relativeFrom="column">
                  <wp:posOffset>561629</wp:posOffset>
                </wp:positionH>
                <wp:positionV relativeFrom="paragraph">
                  <wp:posOffset>150553</wp:posOffset>
                </wp:positionV>
                <wp:extent cx="5118215" cy="0"/>
                <wp:effectExtent l="0" t="0" r="25400" b="19050"/>
                <wp:wrapNone/>
                <wp:docPr id="18" name="Conector rec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182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09C48A" id="Conector recto 18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2pt,11.85pt" to="447.2pt,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FUNCIÓN: 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</w:rPr>
      </w:pPr>
    </w:p>
    <w:p w:rsidR="005371B8" w:rsidRPr="00A42B9E" w:rsidRDefault="00A42B9E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D57EF7" wp14:editId="3B74847A">
                <wp:simplePos x="0" y="0"/>
                <wp:positionH relativeFrom="column">
                  <wp:posOffset>1156970</wp:posOffset>
                </wp:positionH>
                <wp:positionV relativeFrom="paragraph">
                  <wp:posOffset>164407</wp:posOffset>
                </wp:positionV>
                <wp:extent cx="4522470" cy="0"/>
                <wp:effectExtent l="0" t="0" r="30480" b="19050"/>
                <wp:wrapNone/>
                <wp:docPr id="17" name="Conector rec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224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99F52D" id="Conector recto 17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1.1pt,12.95pt" to="447.2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" strokecolor="black [3040]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 xml:space="preserve">FECHA DE INGRESO: 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>____________________________________________________________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__</w:t>
      </w:r>
    </w:p>
    <w:p w:rsidR="005371B8" w:rsidRPr="007E2643" w:rsidRDefault="005371B8" w:rsidP="005371B8">
      <w:pPr>
        <w:jc w:val="both"/>
        <w:rPr>
          <w:rFonts w:asciiTheme="majorHAnsi" w:hAnsiTheme="majorHAnsi"/>
          <w:sz w:val="18"/>
          <w:szCs w:val="18"/>
        </w:rPr>
      </w:pPr>
    </w:p>
    <w:p w:rsidR="005371B8" w:rsidRPr="00A42B9E" w:rsidRDefault="004F4C94" w:rsidP="005371B8">
      <w:pPr>
        <w:jc w:val="both"/>
        <w:rPr>
          <w:rFonts w:asciiTheme="majorHAnsi" w:hAnsiTheme="majorHAnsi"/>
          <w:color w:val="FFFFFF" w:themeColor="background1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931C4DF" wp14:editId="655A92C7">
                <wp:simplePos x="0" y="0"/>
                <wp:positionH relativeFrom="column">
                  <wp:posOffset>1517592</wp:posOffset>
                </wp:positionH>
                <wp:positionV relativeFrom="paragraph">
                  <wp:posOffset>153612</wp:posOffset>
                </wp:positionV>
                <wp:extent cx="4149033" cy="6927"/>
                <wp:effectExtent l="0" t="0" r="23495" b="31750"/>
                <wp:wrapNone/>
                <wp:docPr id="10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49033" cy="69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D0C433" id="Conector recto 1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5pt,12.1pt" to="446.2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" strokecolor="black [3040]"/>
            </w:pict>
          </mc:Fallback>
        </mc:AlternateContent>
      </w:r>
      <w:r w:rsidR="00507C80" w:rsidRPr="00507C80">
        <w:rPr>
          <w:rFonts w:asciiTheme="majorHAnsi" w:hAnsiTheme="majorHAnsi"/>
          <w:sz w:val="22"/>
          <w:szCs w:val="22"/>
        </w:rPr>
        <w:t>ÁREA</w:t>
      </w:r>
      <w:r w:rsidR="005371B8" w:rsidRPr="00507C80">
        <w:rPr>
          <w:rFonts w:asciiTheme="majorHAnsi" w:hAnsiTheme="majorHAnsi"/>
          <w:sz w:val="22"/>
          <w:szCs w:val="22"/>
        </w:rPr>
        <w:t xml:space="preserve"> EN LA QUE LABORA: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 xml:space="preserve"> ______________________________________</w:t>
      </w:r>
      <w:r w:rsidR="007E2643" w:rsidRPr="00A42B9E">
        <w:rPr>
          <w:rFonts w:asciiTheme="majorHAnsi" w:hAnsiTheme="majorHAnsi"/>
          <w:color w:val="FFFFFF" w:themeColor="background1"/>
          <w:sz w:val="22"/>
          <w:szCs w:val="22"/>
        </w:rPr>
        <w:t>__</w:t>
      </w:r>
      <w:r w:rsidR="005371B8" w:rsidRPr="00A42B9E">
        <w:rPr>
          <w:rFonts w:asciiTheme="majorHAnsi" w:hAnsiTheme="majorHAnsi"/>
          <w:color w:val="FFFFFF" w:themeColor="background1"/>
          <w:sz w:val="22"/>
          <w:szCs w:val="22"/>
        </w:rPr>
        <w:t xml:space="preserve"> </w:t>
      </w:r>
    </w:p>
    <w:p w:rsidR="00A42B9E" w:rsidRPr="007E2643" w:rsidRDefault="00A42B9E" w:rsidP="005371B8">
      <w:pPr>
        <w:jc w:val="both"/>
        <w:rPr>
          <w:rFonts w:asciiTheme="majorHAnsi" w:hAnsiTheme="majorHAnsi"/>
          <w:sz w:val="18"/>
          <w:szCs w:val="18"/>
        </w:rPr>
      </w:pPr>
    </w:p>
    <w:p w:rsidR="005371B8" w:rsidRDefault="005371B8" w:rsidP="005371B8">
      <w:pPr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DEPTO. AL QUE CORRESPONDE: </w:t>
      </w:r>
    </w:p>
    <w:p w:rsidR="00FD1639" w:rsidRDefault="00A42B9E" w:rsidP="005371B8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9306BB" wp14:editId="19761A53">
                <wp:simplePos x="0" y="0"/>
                <wp:positionH relativeFrom="column">
                  <wp:posOffset>1829320</wp:posOffset>
                </wp:positionH>
                <wp:positionV relativeFrom="paragraph">
                  <wp:posOffset>5426</wp:posOffset>
                </wp:positionV>
                <wp:extent cx="3844232" cy="6928"/>
                <wp:effectExtent l="0" t="0" r="23495" b="31750"/>
                <wp:wrapNone/>
                <wp:docPr id="11" name="Conector rec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44232" cy="692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98E91B" id="Conector recto 11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4.05pt,.45pt" to="446.75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" strokecolor="black [3040]"/>
            </w:pict>
          </mc:Fallback>
        </mc:AlternateContent>
      </w:r>
    </w:p>
    <w:p w:rsidR="00FD1639" w:rsidRDefault="00FD1639" w:rsidP="005371B8">
      <w:pPr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18"/>
          <w:szCs w:val="18"/>
          <w:lang w:val="es-MX"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FC2AB3" wp14:editId="2CFF0173">
                <wp:simplePos x="0" y="0"/>
                <wp:positionH relativeFrom="column">
                  <wp:posOffset>2430087</wp:posOffset>
                </wp:positionH>
                <wp:positionV relativeFrom="paragraph">
                  <wp:posOffset>167640</wp:posOffset>
                </wp:positionV>
                <wp:extent cx="325120" cy="332105"/>
                <wp:effectExtent l="57150" t="19050" r="74930" b="8699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" cy="3321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ABEDCC" id="Rectángulo 2" o:spid="_x0000_s1026" style="position:absolute;margin-left:191.35pt;margin-top:13.2pt;width:25.6pt;height:26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" filled="f" strokecolor="black [3213]">
                <v:shadow on="t" color="black" opacity="22937f" origin=",.5" offset="0,.63889mm"/>
              </v:rect>
            </w:pict>
          </mc:Fallback>
        </mc:AlternateContent>
      </w:r>
      <w:r w:rsidRPr="00FD1639"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E76C3F" wp14:editId="42309410">
                <wp:simplePos x="0" y="0"/>
                <wp:positionH relativeFrom="column">
                  <wp:posOffset>5309235</wp:posOffset>
                </wp:positionH>
                <wp:positionV relativeFrom="paragraph">
                  <wp:posOffset>164465</wp:posOffset>
                </wp:positionV>
                <wp:extent cx="325120" cy="332105"/>
                <wp:effectExtent l="57150" t="19050" r="74930" b="86995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" cy="3321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500D78" id="Rectángulo 12" o:spid="_x0000_s1026" style="position:absolute;margin-left:418.05pt;margin-top:12.95pt;width:25.6pt;height:26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" filled="f" strokecolor="black [3213]">
                <v:shadow on="t" color="black" opacity="22937f" origin=",.5" offset="0,.63889mm"/>
              </v:rect>
            </w:pict>
          </mc:Fallback>
        </mc:AlternateContent>
      </w:r>
    </w:p>
    <w:tbl>
      <w:tblPr>
        <w:tblStyle w:val="Tablaconcuadrcula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9"/>
        <w:gridCol w:w="993"/>
        <w:gridCol w:w="567"/>
        <w:gridCol w:w="1701"/>
        <w:gridCol w:w="708"/>
        <w:gridCol w:w="1560"/>
        <w:gridCol w:w="567"/>
      </w:tblGrid>
      <w:tr w:rsidR="00FD1639" w:rsidTr="002A1D08">
        <w:tc>
          <w:tcPr>
            <w:tcW w:w="2409" w:type="dxa"/>
            <w:vAlign w:val="center"/>
          </w:tcPr>
          <w:p w:rsidR="002A1D08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JORNADAS:</w:t>
            </w:r>
          </w:p>
        </w:tc>
        <w:tc>
          <w:tcPr>
            <w:tcW w:w="993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DIURNA</w:t>
            </w:r>
          </w:p>
        </w:tc>
        <w:tc>
          <w:tcPr>
            <w:tcW w:w="567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MIXTA</w:t>
            </w:r>
          </w:p>
        </w:tc>
        <w:tc>
          <w:tcPr>
            <w:tcW w:w="708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FD1639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CAD0839" wp14:editId="75214773">
                      <wp:simplePos x="0" y="0"/>
                      <wp:positionH relativeFrom="column">
                        <wp:posOffset>-74295</wp:posOffset>
                      </wp:positionH>
                      <wp:positionV relativeFrom="paragraph">
                        <wp:posOffset>-6985</wp:posOffset>
                      </wp:positionV>
                      <wp:extent cx="325120" cy="332105"/>
                      <wp:effectExtent l="57150" t="19050" r="74930" b="86995"/>
                      <wp:wrapNone/>
                      <wp:docPr id="14" name="Rectángulo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5ACFCD" id="Rectángulo 14" o:spid="_x0000_s1026" style="position:absolute;margin-left:-5.85pt;margin-top:-.55pt;width:25.6pt;height:26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1560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ESPECIAL</w:t>
            </w:r>
          </w:p>
        </w:tc>
        <w:tc>
          <w:tcPr>
            <w:tcW w:w="567" w:type="dxa"/>
          </w:tcPr>
          <w:p w:rsidR="00FD1639" w:rsidRDefault="00FD1639" w:rsidP="005371B8">
            <w:pPr>
              <w:jc w:val="both"/>
              <w:rPr>
                <w:rFonts w:asciiTheme="majorHAnsi" w:hAnsiTheme="majorHAnsi"/>
                <w:sz w:val="22"/>
                <w:szCs w:val="22"/>
              </w:rPr>
            </w:pPr>
          </w:p>
        </w:tc>
      </w:tr>
      <w:tr w:rsidR="00FD1639" w:rsidTr="002A1D08">
        <w:tc>
          <w:tcPr>
            <w:tcW w:w="2409" w:type="dxa"/>
            <w:vAlign w:val="center"/>
          </w:tcPr>
          <w:p w:rsidR="00FD1639" w:rsidRPr="00507C80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:rsidR="00FD1639" w:rsidRPr="00507C80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567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noProof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FD1639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90562" wp14:editId="21D05A5E">
                      <wp:simplePos x="0" y="0"/>
                      <wp:positionH relativeFrom="column">
                        <wp:posOffset>1008380</wp:posOffset>
                      </wp:positionH>
                      <wp:positionV relativeFrom="paragraph">
                        <wp:posOffset>168910</wp:posOffset>
                      </wp:positionV>
                      <wp:extent cx="325120" cy="332105"/>
                      <wp:effectExtent l="57150" t="19050" r="74930" b="86995"/>
                      <wp:wrapNone/>
                      <wp:docPr id="15" name="Rectángul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6E8F08" id="Rectángulo 15" o:spid="_x0000_s1026" style="position:absolute;margin-left:79.4pt;margin-top:13.3pt;width:25.6pt;height:26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708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1560" w:type="dxa"/>
            <w:vAlign w:val="center"/>
          </w:tcPr>
          <w:p w:rsidR="00FD1639" w:rsidRDefault="002A1D08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FD1639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4395066" wp14:editId="75CE04CF">
                      <wp:simplePos x="0" y="0"/>
                      <wp:positionH relativeFrom="column">
                        <wp:posOffset>922020</wp:posOffset>
                      </wp:positionH>
                      <wp:positionV relativeFrom="paragraph">
                        <wp:posOffset>171450</wp:posOffset>
                      </wp:positionV>
                      <wp:extent cx="325120" cy="332105"/>
                      <wp:effectExtent l="57150" t="19050" r="74930" b="86995"/>
                      <wp:wrapNone/>
                      <wp:docPr id="13" name="Rectángulo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21BCF9" id="Rectángulo 13" o:spid="_x0000_s1026" style="position:absolute;margin-left:72.6pt;margin-top:13.5pt;width:25.6pt;height:26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567" w:type="dxa"/>
          </w:tcPr>
          <w:p w:rsidR="00FD1639" w:rsidRDefault="00FD1639" w:rsidP="005371B8">
            <w:pPr>
              <w:jc w:val="both"/>
              <w:rPr>
                <w:rFonts w:asciiTheme="majorHAnsi" w:hAnsiTheme="majorHAnsi"/>
                <w:sz w:val="22"/>
                <w:szCs w:val="22"/>
              </w:rPr>
            </w:pPr>
          </w:p>
        </w:tc>
      </w:tr>
      <w:tr w:rsidR="00FD1639" w:rsidTr="002A1D08">
        <w:trPr>
          <w:trHeight w:val="532"/>
        </w:trPr>
        <w:tc>
          <w:tcPr>
            <w:tcW w:w="2409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TIPO DE TRABAJADOR:</w:t>
            </w:r>
          </w:p>
        </w:tc>
        <w:tc>
          <w:tcPr>
            <w:tcW w:w="993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BASE</w:t>
            </w:r>
          </w:p>
        </w:tc>
        <w:tc>
          <w:tcPr>
            <w:tcW w:w="567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2A1D08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B9B7C65" wp14:editId="170030FF">
                      <wp:simplePos x="0" y="0"/>
                      <wp:positionH relativeFrom="column">
                        <wp:posOffset>-72505</wp:posOffset>
                      </wp:positionH>
                      <wp:positionV relativeFrom="paragraph">
                        <wp:posOffset>-9525</wp:posOffset>
                      </wp:positionV>
                      <wp:extent cx="325120" cy="332105"/>
                      <wp:effectExtent l="57150" t="19050" r="74930" b="86995"/>
                      <wp:wrapNone/>
                      <wp:docPr id="7" name="Rectángul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5120" cy="3321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E20B4B" id="Rectángulo 7" o:spid="_x0000_s1026" style="position:absolute;margin-left:-5.7pt;margin-top:-.75pt;width:25.6pt;height:2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" filled="f" strokecolor="black [3213]">
                      <v:shadow on="t" color="black" opacity="22937f" origin=",.5" offset="0,.63889mm"/>
                    </v:rect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REGULARIZADO</w:t>
            </w:r>
          </w:p>
        </w:tc>
        <w:tc>
          <w:tcPr>
            <w:tcW w:w="708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</w:p>
        </w:tc>
        <w:tc>
          <w:tcPr>
            <w:tcW w:w="1560" w:type="dxa"/>
            <w:vAlign w:val="center"/>
          </w:tcPr>
          <w:p w:rsidR="00FD1639" w:rsidRDefault="00FD1639" w:rsidP="002A1D08">
            <w:pPr>
              <w:jc w:val="right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FORMALIZADO</w:t>
            </w:r>
          </w:p>
        </w:tc>
        <w:tc>
          <w:tcPr>
            <w:tcW w:w="567" w:type="dxa"/>
          </w:tcPr>
          <w:p w:rsidR="00FD1639" w:rsidRDefault="00FD1639" w:rsidP="005371B8">
            <w:pPr>
              <w:jc w:val="both"/>
              <w:rPr>
                <w:rFonts w:asciiTheme="majorHAnsi" w:hAnsiTheme="majorHAnsi"/>
                <w:sz w:val="22"/>
                <w:szCs w:val="22"/>
              </w:rPr>
            </w:pPr>
          </w:p>
        </w:tc>
      </w:tr>
    </w:tbl>
    <w:p w:rsidR="00FD1639" w:rsidRPr="00507C80" w:rsidRDefault="00FD1639" w:rsidP="005371B8">
      <w:pPr>
        <w:jc w:val="both"/>
        <w:rPr>
          <w:rFonts w:asciiTheme="majorHAnsi" w:hAnsiTheme="majorHAnsi"/>
          <w:sz w:val="22"/>
          <w:szCs w:val="22"/>
        </w:rPr>
      </w:pPr>
    </w:p>
    <w:p w:rsidR="005371B8" w:rsidRPr="007E2643" w:rsidRDefault="005371B8" w:rsidP="005371B8">
      <w:pPr>
        <w:rPr>
          <w:rFonts w:asciiTheme="majorHAnsi" w:hAnsiTheme="majorHAnsi"/>
          <w:sz w:val="2"/>
          <w:szCs w:val="2"/>
        </w:rPr>
      </w:pPr>
    </w:p>
    <w:p w:rsidR="005371B8" w:rsidRPr="00507C80" w:rsidRDefault="005371B8" w:rsidP="00FD1639">
      <w:pPr>
        <w:numPr>
          <w:ilvl w:val="0"/>
          <w:numId w:val="1"/>
        </w:numPr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>VACACIONES DEL PRIMER PERIODO</w:t>
      </w:r>
    </w:p>
    <w:p w:rsidR="005371B8" w:rsidRPr="00507C80" w:rsidRDefault="005371B8" w:rsidP="00E91389">
      <w:pPr>
        <w:ind w:left="708" w:right="333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PRIMERA </w:t>
      </w:r>
      <w:r w:rsidR="00507C80" w:rsidRPr="00507C80">
        <w:rPr>
          <w:rFonts w:asciiTheme="majorHAnsi" w:hAnsiTheme="majorHAnsi"/>
          <w:sz w:val="22"/>
          <w:szCs w:val="22"/>
        </w:rPr>
        <w:t>OPCIÓN</w:t>
      </w:r>
      <w:r w:rsidRPr="00507C80">
        <w:rPr>
          <w:rFonts w:asciiTheme="majorHAnsi" w:hAnsiTheme="majorHAnsi"/>
          <w:sz w:val="22"/>
          <w:szCs w:val="22"/>
        </w:rPr>
        <w:t>: _______________________________________________________</w:t>
      </w:r>
      <w:r w:rsidR="00E91389">
        <w:rPr>
          <w:rFonts w:asciiTheme="majorHAnsi" w:hAnsiTheme="majorHAnsi"/>
          <w:sz w:val="22"/>
          <w:szCs w:val="22"/>
        </w:rPr>
        <w:t>_____</w:t>
      </w:r>
    </w:p>
    <w:p w:rsidR="005371B8" w:rsidRPr="00507C80" w:rsidRDefault="005371B8" w:rsidP="005371B8">
      <w:pPr>
        <w:rPr>
          <w:rFonts w:asciiTheme="majorHAnsi" w:hAnsiTheme="majorHAnsi"/>
          <w:sz w:val="12"/>
          <w:szCs w:val="12"/>
        </w:rPr>
      </w:pPr>
    </w:p>
    <w:p w:rsidR="005371B8" w:rsidRPr="00507C80" w:rsidRDefault="005371B8" w:rsidP="007E2643">
      <w:pPr>
        <w:numPr>
          <w:ilvl w:val="0"/>
          <w:numId w:val="1"/>
        </w:numPr>
        <w:ind w:right="333"/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 xml:space="preserve">SOLO EN CASO DE NO AUTORIZARSE LA OPCIÓN SELECCIONADA PARA EL PRIMER PERIODO, SEGUNDA </w:t>
      </w:r>
      <w:r w:rsidR="00507C80" w:rsidRPr="00507C80">
        <w:rPr>
          <w:rFonts w:asciiTheme="majorHAnsi" w:hAnsiTheme="majorHAnsi"/>
          <w:sz w:val="22"/>
          <w:szCs w:val="22"/>
        </w:rPr>
        <w:t>OPCIÓN</w:t>
      </w:r>
      <w:r w:rsidRPr="00507C80">
        <w:rPr>
          <w:rFonts w:asciiTheme="majorHAnsi" w:hAnsiTheme="majorHAnsi"/>
          <w:sz w:val="22"/>
          <w:szCs w:val="22"/>
        </w:rPr>
        <w:t>: ______________________________________________</w:t>
      </w:r>
      <w:r w:rsidR="00E91389">
        <w:rPr>
          <w:rFonts w:asciiTheme="majorHAnsi" w:hAnsiTheme="majorHAnsi"/>
          <w:sz w:val="22"/>
          <w:szCs w:val="22"/>
        </w:rPr>
        <w:t>______________</w:t>
      </w:r>
    </w:p>
    <w:p w:rsidR="005371B8" w:rsidRPr="00507C80" w:rsidRDefault="005371B8" w:rsidP="005371B8">
      <w:pPr>
        <w:pStyle w:val="Prrafodelista"/>
        <w:rPr>
          <w:rFonts w:asciiTheme="majorHAnsi" w:hAnsiTheme="majorHAnsi"/>
          <w:sz w:val="12"/>
          <w:szCs w:val="12"/>
          <w:lang w:val="es-ES_tradnl"/>
        </w:rPr>
      </w:pPr>
    </w:p>
    <w:p w:rsidR="005371B8" w:rsidRDefault="005371B8" w:rsidP="007E2643">
      <w:pPr>
        <w:numPr>
          <w:ilvl w:val="0"/>
          <w:numId w:val="1"/>
        </w:numPr>
        <w:ind w:right="333"/>
        <w:jc w:val="both"/>
        <w:rPr>
          <w:rFonts w:asciiTheme="majorHAnsi" w:hAnsiTheme="majorHAnsi"/>
          <w:sz w:val="22"/>
          <w:szCs w:val="22"/>
        </w:rPr>
      </w:pPr>
      <w:r w:rsidRPr="00507C80">
        <w:rPr>
          <w:rFonts w:asciiTheme="majorHAnsi" w:hAnsiTheme="majorHAnsi"/>
          <w:sz w:val="22"/>
          <w:szCs w:val="22"/>
        </w:rPr>
        <w:t>PARA EL SEGUNDO PERIODO VACACIONAL ÚNICA OPCIÓN, LA SEGUNDA QUINCENA DE DICIEMBRE.</w:t>
      </w:r>
    </w:p>
    <w:p w:rsidR="002A1D08" w:rsidRPr="00507C80" w:rsidRDefault="002A1D08" w:rsidP="002A1D08">
      <w:pPr>
        <w:ind w:right="333"/>
        <w:jc w:val="both"/>
        <w:rPr>
          <w:rFonts w:asciiTheme="majorHAnsi" w:hAnsiTheme="majorHAnsi"/>
          <w:sz w:val="22"/>
          <w:szCs w:val="22"/>
        </w:rPr>
      </w:pPr>
    </w:p>
    <w:tbl>
      <w:tblPr>
        <w:tblStyle w:val="Tablaconcuadrcula"/>
        <w:tblW w:w="8788" w:type="dxa"/>
        <w:tblInd w:w="2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252"/>
        <w:gridCol w:w="4536"/>
      </w:tblGrid>
      <w:tr w:rsidR="005371B8" w:rsidRPr="00507C80" w:rsidTr="002A1D08">
        <w:tc>
          <w:tcPr>
            <w:tcW w:w="4252" w:type="dxa"/>
          </w:tcPr>
          <w:p w:rsidR="005371B8" w:rsidRPr="00507C80" w:rsidRDefault="005371B8" w:rsidP="002A1D08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>SOLICITA:</w:t>
            </w: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A7AEFAE" wp14:editId="1949CB4B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137795</wp:posOffset>
                      </wp:positionV>
                      <wp:extent cx="2590800" cy="0"/>
                      <wp:effectExtent l="0" t="0" r="19050" b="19050"/>
                      <wp:wrapNone/>
                      <wp:docPr id="3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908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64A3CE6" id="3 Conector recto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pt,10.85pt" to="203.7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" strokecolor="black [3040]"/>
                  </w:pict>
                </mc:Fallback>
              </mc:AlternateContent>
            </w: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507C80">
              <w:rPr>
                <w:rFonts w:asciiTheme="majorHAnsi" w:hAnsiTheme="majorHAnsi"/>
                <w:sz w:val="22"/>
                <w:szCs w:val="22"/>
              </w:rPr>
              <w:t xml:space="preserve">NOMBRE Y FIRMA DEL TRABAJADOR </w:t>
            </w:r>
          </w:p>
        </w:tc>
        <w:tc>
          <w:tcPr>
            <w:tcW w:w="4536" w:type="dxa"/>
          </w:tcPr>
          <w:p w:rsidR="005371B8" w:rsidRPr="00507C80" w:rsidRDefault="002A1D08" w:rsidP="002A1D08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 xml:space="preserve">   </w:t>
            </w:r>
            <w:r w:rsidR="00E66862">
              <w:rPr>
                <w:rFonts w:asciiTheme="majorHAnsi" w:hAnsiTheme="majorHAnsi"/>
                <w:sz w:val="22"/>
                <w:szCs w:val="22"/>
              </w:rPr>
              <w:t>AUTORIZA</w:t>
            </w:r>
            <w:r w:rsidR="005371B8" w:rsidRPr="00507C80">
              <w:rPr>
                <w:rFonts w:asciiTheme="majorHAnsi" w:hAnsiTheme="majorHAnsi"/>
                <w:sz w:val="22"/>
                <w:szCs w:val="22"/>
              </w:rPr>
              <w:t>:</w:t>
            </w: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</w:rPr>
            </w:pPr>
          </w:p>
          <w:p w:rsidR="005371B8" w:rsidRPr="00507C80" w:rsidRDefault="005371B8" w:rsidP="00A821E6">
            <w:pPr>
              <w:jc w:val="center"/>
              <w:rPr>
                <w:rFonts w:asciiTheme="majorHAnsi" w:hAnsiTheme="majorHAnsi"/>
                <w:sz w:val="22"/>
                <w:szCs w:val="22"/>
                <w:u w:val="single"/>
              </w:rPr>
            </w:pPr>
            <w:r w:rsidRPr="00507C80">
              <w:rPr>
                <w:rFonts w:asciiTheme="majorHAnsi" w:hAnsiTheme="majorHAnsi"/>
                <w:noProof/>
                <w:sz w:val="22"/>
                <w:szCs w:val="2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F08B0FF" wp14:editId="4B7AFBAE">
                      <wp:simplePos x="0" y="0"/>
                      <wp:positionH relativeFrom="column">
                        <wp:posOffset>165042</wp:posOffset>
                      </wp:positionH>
                      <wp:positionV relativeFrom="paragraph">
                        <wp:posOffset>137795</wp:posOffset>
                      </wp:positionV>
                      <wp:extent cx="2590800" cy="0"/>
                      <wp:effectExtent l="0" t="0" r="19050" b="19050"/>
                      <wp:wrapNone/>
                      <wp:docPr id="4" name="2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908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502DEF5" id="2 Conector recto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pt,10.85pt" to="217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" strokecolor="black [3040]"/>
                  </w:pict>
                </mc:Fallback>
              </mc:AlternateContent>
            </w:r>
          </w:p>
          <w:p w:rsidR="005371B8" w:rsidRPr="002A1D08" w:rsidRDefault="002A1D08" w:rsidP="002A1D08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2"/>
                <w:szCs w:val="22"/>
              </w:rPr>
              <w:t xml:space="preserve">                       </w:t>
            </w:r>
            <w:r w:rsidR="005371B8" w:rsidRPr="00507C80">
              <w:rPr>
                <w:rFonts w:asciiTheme="majorHAnsi" w:hAnsiTheme="majorHAnsi"/>
                <w:sz w:val="22"/>
                <w:szCs w:val="22"/>
              </w:rPr>
              <w:t xml:space="preserve">NOMBRE, FIRMA Y CARGO </w:t>
            </w:r>
          </w:p>
        </w:tc>
      </w:tr>
    </w:tbl>
    <w:p w:rsidR="002A1D08" w:rsidRDefault="002A1D08" w:rsidP="005371B8">
      <w:pPr>
        <w:rPr>
          <w:rFonts w:asciiTheme="majorHAnsi" w:hAnsiTheme="majorHAnsi"/>
          <w:sz w:val="22"/>
          <w:szCs w:val="22"/>
        </w:rPr>
      </w:pPr>
    </w:p>
    <w:p w:rsidR="005371B8" w:rsidRPr="002A1D08" w:rsidRDefault="002A1D08" w:rsidP="00831D04">
      <w:pPr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DA5BA3" wp14:editId="7FFA4198">
                <wp:simplePos x="0" y="0"/>
                <wp:positionH relativeFrom="column">
                  <wp:posOffset>3865880</wp:posOffset>
                </wp:positionH>
                <wp:positionV relativeFrom="paragraph">
                  <wp:posOffset>190558</wp:posOffset>
                </wp:positionV>
                <wp:extent cx="1842135" cy="241935"/>
                <wp:effectExtent l="0" t="0" r="0" b="5715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24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2643" w:rsidRDefault="007E2643" w:rsidP="002A1D08">
                            <w:pPr>
                              <w:jc w:val="center"/>
                            </w:pPr>
                            <w:r w:rsidRPr="00507C80">
                              <w:rPr>
                                <w:rFonts w:asciiTheme="majorHAnsi" w:hAnsiTheme="majorHAnsi"/>
                                <w:sz w:val="22"/>
                                <w:szCs w:val="22"/>
                              </w:rPr>
                              <w:t>OPCIÓN AUTORIZADA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DA5BA3" id="_x0000_t202" coordsize="21600,21600" o:spt="202" path="m,l,21600r21600,l21600,xe">
                <v:stroke joinstyle="miter"/>
                <v:path gradientshapeok="t" o:connecttype="rect"/>
              </v:shapetype>
              <v:shape id="Cuadro de texto 6" o:spid="_x0000_s1026" type="#_x0000_t202" style="position:absolute;margin-left:304.4pt;margin-top:15pt;width:145.05pt;height:19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" filled="f" stroked="f" strokeweight=".5pt">
                <v:textbox>
                  <w:txbxContent>
                    <w:p w:rsidR="007E2643" w:rsidRDefault="007E2643" w:rsidP="002A1D08">
                      <w:pPr>
                        <w:jc w:val="center"/>
                      </w:pPr>
                      <w:r w:rsidRPr="00507C80">
                        <w:rPr>
                          <w:rFonts w:asciiTheme="majorHAnsi" w:hAnsiTheme="majorHAnsi"/>
                          <w:sz w:val="22"/>
                          <w:szCs w:val="22"/>
                        </w:rPr>
                        <w:t>OPCIÓN AUTORIZADA</w:t>
                      </w:r>
                    </w:p>
                  </w:txbxContent>
                </v:textbox>
              </v:shape>
            </w:pict>
          </mc:Fallback>
        </mc:AlternateContent>
      </w:r>
      <w:r w:rsidRPr="00507C80">
        <w:rPr>
          <w:rFonts w:asciiTheme="majorHAnsi" w:hAnsiTheme="majorHAnsi"/>
          <w:noProof/>
          <w:sz w:val="22"/>
          <w:szCs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FD77C5" wp14:editId="27E8A951">
                <wp:simplePos x="0" y="0"/>
                <wp:positionH relativeFrom="column">
                  <wp:posOffset>3787833</wp:posOffset>
                </wp:positionH>
                <wp:positionV relativeFrom="paragraph">
                  <wp:posOffset>6350</wp:posOffset>
                </wp:positionV>
                <wp:extent cx="1857375" cy="209550"/>
                <wp:effectExtent l="0" t="0" r="28575" b="19050"/>
                <wp:wrapNone/>
                <wp:docPr id="5" name="1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209550"/>
                        </a:xfrm>
                        <a:prstGeom prst="rect">
                          <a:avLst/>
                        </a:prstGeom>
                        <a:noFill/>
                        <a:ln w="31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9714CE" id="1 Rectángulo" o:spid="_x0000_s1026" style="position:absolute;margin-left:298.25pt;margin-top:.5pt;width:146.25pt;height:1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" filled="f" strokecolor="black [3200]" strokeweight=".25pt"/>
            </w:pict>
          </mc:Fallback>
        </mc:AlternateContent>
      </w:r>
      <w:r w:rsidR="005371B8" w:rsidRPr="00507C80">
        <w:rPr>
          <w:rFonts w:asciiTheme="majorHAnsi" w:hAnsiTheme="majorHAnsi"/>
          <w:sz w:val="22"/>
          <w:szCs w:val="22"/>
        </w:rPr>
        <w:t>FECHA:     /       /</w:t>
      </w:r>
    </w:p>
    <w:sectPr w:rsidR="005371B8" w:rsidRPr="002A1D08" w:rsidSect="007C5533">
      <w:headerReference w:type="default" r:id="rId8"/>
      <w:pgSz w:w="12240" w:h="15840" w:code="1"/>
      <w:pgMar w:top="2269" w:right="1134" w:bottom="1276" w:left="1701" w:header="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4857" w:rsidRDefault="00E04857" w:rsidP="009550A0">
      <w:r>
        <w:separator/>
      </w:r>
    </w:p>
  </w:endnote>
  <w:endnote w:type="continuationSeparator" w:id="0">
    <w:p w:rsidR="00E04857" w:rsidRDefault="00E04857" w:rsidP="00955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4857" w:rsidRDefault="00E04857" w:rsidP="009550A0">
      <w:r>
        <w:separator/>
      </w:r>
    </w:p>
  </w:footnote>
  <w:footnote w:type="continuationSeparator" w:id="0">
    <w:p w:rsidR="00E04857" w:rsidRDefault="00E04857" w:rsidP="009550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50A0" w:rsidRDefault="005D34E9" w:rsidP="0058024E">
    <w:pPr>
      <w:pStyle w:val="Encabezado"/>
      <w:ind w:left="-1701"/>
    </w:pPr>
    <w:r>
      <w:rPr>
        <w:rFonts w:ascii="Calibri" w:hAnsi="Calibri"/>
        <w:b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61312" behindDoc="1" locked="1" layoutInCell="1" allowOverlap="1" wp14:anchorId="23F010EC" wp14:editId="20F0F0B0">
              <wp:simplePos x="0" y="0"/>
              <wp:positionH relativeFrom="column">
                <wp:posOffset>3358515</wp:posOffset>
              </wp:positionH>
              <wp:positionV relativeFrom="page">
                <wp:posOffset>9305925</wp:posOffset>
              </wp:positionV>
              <wp:extent cx="3051810" cy="485775"/>
              <wp:effectExtent l="0" t="0" r="0" b="9525"/>
              <wp:wrapThrough wrapText="bothSides">
                <wp:wrapPolygon edited="0">
                  <wp:start x="270" y="0"/>
                  <wp:lineTo x="270" y="21176"/>
                  <wp:lineTo x="21169" y="21176"/>
                  <wp:lineTo x="21169" y="0"/>
                  <wp:lineTo x="270" y="0"/>
                </wp:wrapPolygon>
              </wp:wrapThrough>
              <wp:docPr id="1" name="Cuadro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4857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D34E9" w:rsidRPr="00BF62D5" w:rsidRDefault="002B40C1" w:rsidP="005D34E9">
                          <w:pPr>
                            <w:jc w:val="right"/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Violetas No. 401</w:t>
                          </w:r>
                          <w:r w:rsidR="005D34E9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, </w:t>
                          </w: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Col. Reforma</w:t>
                          </w:r>
                        </w:p>
                        <w:p w:rsidR="002B40C1" w:rsidRPr="00BF62D5" w:rsidRDefault="002B40C1" w:rsidP="005D34E9">
                          <w:pPr>
                            <w:jc w:val="right"/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Oaxaca de Juárez, Oax. C.P. 68050</w:t>
                          </w:r>
                        </w:p>
                        <w:p w:rsidR="005D34E9" w:rsidRPr="00BF62D5" w:rsidRDefault="005D34E9" w:rsidP="005D34E9">
                          <w:pPr>
                            <w:jc w:val="right"/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Tel. </w:t>
                          </w:r>
                          <w:r w:rsidR="002B40C1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51 3 49 51. Correo </w:t>
                          </w:r>
                          <w:r w:rsidR="000D6607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electrónico</w:t>
                          </w:r>
                          <w:r w:rsidR="002B40C1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: </w:t>
                          </w:r>
                          <w:r w:rsidR="000D6607" w:rsidRPr="00BF62D5">
                            <w:rPr>
                              <w:rFonts w:asciiTheme="majorHAnsi" w:hAnsiTheme="majorHAnsi"/>
                              <w:b/>
                              <w:color w:val="7F7F7F" w:themeColor="text1" w:themeTint="80"/>
                              <w:sz w:val="18"/>
                              <w:szCs w:val="18"/>
                            </w:rPr>
                            <w:t>relabsso@hotmail.com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F010EC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7" type="#_x0000_t202" style="position:absolute;left:0;text-align:left;margin-left:264.45pt;margin-top:732.75pt;width:240.3pt;height:38.2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" filled="f" stroked="f">
              <v:textbox>
                <w:txbxContent>
                  <w:p w:rsidR="005D34E9" w:rsidRPr="00BF62D5" w:rsidRDefault="002B40C1" w:rsidP="005D34E9">
                    <w:pPr>
                      <w:jc w:val="right"/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</w:pP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Violetas No. 401</w:t>
                    </w:r>
                    <w:r w:rsidR="005D34E9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, </w:t>
                    </w: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Col. Reforma</w:t>
                    </w:r>
                  </w:p>
                  <w:p w:rsidR="002B40C1" w:rsidRPr="00BF62D5" w:rsidRDefault="002B40C1" w:rsidP="005D34E9">
                    <w:pPr>
                      <w:jc w:val="right"/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</w:pP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Oaxaca de Juárez, </w:t>
                    </w:r>
                    <w:proofErr w:type="spellStart"/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Oax</w:t>
                    </w:r>
                    <w:proofErr w:type="spellEnd"/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. C.P. 68050</w:t>
                    </w:r>
                  </w:p>
                  <w:p w:rsidR="005D34E9" w:rsidRPr="00BF62D5" w:rsidRDefault="005D34E9" w:rsidP="005D34E9">
                    <w:pPr>
                      <w:jc w:val="right"/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</w:pPr>
                    <w:r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Tel. </w:t>
                    </w:r>
                    <w:r w:rsidR="002B40C1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51 3 49 51. Correo </w:t>
                    </w:r>
                    <w:r w:rsidR="000D6607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electrónico</w:t>
                    </w:r>
                    <w:r w:rsidR="002B40C1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 xml:space="preserve">: </w:t>
                    </w:r>
                    <w:r w:rsidR="000D6607" w:rsidRPr="00BF62D5">
                      <w:rPr>
                        <w:rFonts w:asciiTheme="majorHAnsi" w:hAnsiTheme="majorHAnsi"/>
                        <w:b/>
                        <w:color w:val="7F7F7F" w:themeColor="text1" w:themeTint="80"/>
                        <w:sz w:val="18"/>
                        <w:szCs w:val="18"/>
                      </w:rPr>
                      <w:t>relabsso@hotmail.com</w:t>
                    </w:r>
                  </w:p>
                </w:txbxContent>
              </v:textbox>
              <w10:wrap type="through" anchory="page"/>
              <w10:anchorlock/>
            </v:shape>
          </w:pict>
        </mc:Fallback>
      </mc:AlternateContent>
    </w:r>
    <w:r>
      <w:rPr>
        <w:noProof/>
        <w:lang w:val="es-MX" w:eastAsia="es-MX"/>
      </w:rPr>
      <w:drawing>
        <wp:anchor distT="0" distB="0" distL="114300" distR="114300" simplePos="0" relativeHeight="251657215" behindDoc="1" locked="0" layoutInCell="1" allowOverlap="1" wp14:anchorId="735F79DD" wp14:editId="7A6B0EA9">
          <wp:simplePos x="0" y="0"/>
          <wp:positionH relativeFrom="column">
            <wp:posOffset>-1151890</wp:posOffset>
          </wp:positionH>
          <wp:positionV relativeFrom="paragraph">
            <wp:posOffset>0</wp:posOffset>
          </wp:positionV>
          <wp:extent cx="7747200" cy="10026000"/>
          <wp:effectExtent l="0" t="0" r="6350" b="0"/>
          <wp:wrapNone/>
          <wp:docPr id="20" name="Imagen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jaEDIT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7200" cy="1002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E7592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 wp14:anchorId="6747192C" wp14:editId="33309D2F">
          <wp:simplePos x="0" y="0"/>
          <wp:positionH relativeFrom="column">
            <wp:posOffset>-1080135</wp:posOffset>
          </wp:positionH>
          <wp:positionV relativeFrom="paragraph">
            <wp:posOffset>0</wp:posOffset>
          </wp:positionV>
          <wp:extent cx="0" cy="0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_Membretada 13.37.37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0" cy="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E3915B2"/>
    <w:multiLevelType w:val="hybridMultilevel"/>
    <w:tmpl w:val="534AD580"/>
    <w:lvl w:ilvl="0" w:tplc="0C0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2FC"/>
    <w:rsid w:val="000047AB"/>
    <w:rsid w:val="000106BE"/>
    <w:rsid w:val="00035864"/>
    <w:rsid w:val="00044929"/>
    <w:rsid w:val="00050C9F"/>
    <w:rsid w:val="000629E3"/>
    <w:rsid w:val="00083D18"/>
    <w:rsid w:val="000A3F0D"/>
    <w:rsid w:val="000A55C3"/>
    <w:rsid w:val="000C0FEA"/>
    <w:rsid w:val="000D143C"/>
    <w:rsid w:val="000D6607"/>
    <w:rsid w:val="000D7591"/>
    <w:rsid w:val="000D7C4D"/>
    <w:rsid w:val="000F4BE2"/>
    <w:rsid w:val="000F4E17"/>
    <w:rsid w:val="001651A7"/>
    <w:rsid w:val="001F6125"/>
    <w:rsid w:val="00202ABA"/>
    <w:rsid w:val="00241C09"/>
    <w:rsid w:val="0025489B"/>
    <w:rsid w:val="00264C1E"/>
    <w:rsid w:val="002770D6"/>
    <w:rsid w:val="002A1D08"/>
    <w:rsid w:val="002B40C1"/>
    <w:rsid w:val="002C7D73"/>
    <w:rsid w:val="002E612A"/>
    <w:rsid w:val="00345622"/>
    <w:rsid w:val="00352DA8"/>
    <w:rsid w:val="00380843"/>
    <w:rsid w:val="003A3184"/>
    <w:rsid w:val="003C3189"/>
    <w:rsid w:val="003C352A"/>
    <w:rsid w:val="003F08CC"/>
    <w:rsid w:val="00403300"/>
    <w:rsid w:val="004258D9"/>
    <w:rsid w:val="0042618D"/>
    <w:rsid w:val="00440BC0"/>
    <w:rsid w:val="004F4C94"/>
    <w:rsid w:val="00507C80"/>
    <w:rsid w:val="005371B8"/>
    <w:rsid w:val="0056399A"/>
    <w:rsid w:val="0058024E"/>
    <w:rsid w:val="005809AD"/>
    <w:rsid w:val="00592F12"/>
    <w:rsid w:val="005C0540"/>
    <w:rsid w:val="005D0A7E"/>
    <w:rsid w:val="005D34E9"/>
    <w:rsid w:val="006146CF"/>
    <w:rsid w:val="006273D2"/>
    <w:rsid w:val="006476D6"/>
    <w:rsid w:val="00652EFC"/>
    <w:rsid w:val="006B1066"/>
    <w:rsid w:val="006B15C4"/>
    <w:rsid w:val="006E7592"/>
    <w:rsid w:val="00725F6F"/>
    <w:rsid w:val="007277D3"/>
    <w:rsid w:val="00734364"/>
    <w:rsid w:val="00734AF2"/>
    <w:rsid w:val="007617A5"/>
    <w:rsid w:val="007902FC"/>
    <w:rsid w:val="007974E5"/>
    <w:rsid w:val="007C5533"/>
    <w:rsid w:val="007E2643"/>
    <w:rsid w:val="0081639B"/>
    <w:rsid w:val="008172A3"/>
    <w:rsid w:val="00831CAE"/>
    <w:rsid w:val="00831D04"/>
    <w:rsid w:val="00862B1D"/>
    <w:rsid w:val="00883CF0"/>
    <w:rsid w:val="008D55D9"/>
    <w:rsid w:val="008F1AA6"/>
    <w:rsid w:val="0090636D"/>
    <w:rsid w:val="00915C94"/>
    <w:rsid w:val="009550A0"/>
    <w:rsid w:val="009C2BBC"/>
    <w:rsid w:val="009C650C"/>
    <w:rsid w:val="009D72B2"/>
    <w:rsid w:val="009F303D"/>
    <w:rsid w:val="009F4DC7"/>
    <w:rsid w:val="00A04D95"/>
    <w:rsid w:val="00A0750E"/>
    <w:rsid w:val="00A200FD"/>
    <w:rsid w:val="00A31C76"/>
    <w:rsid w:val="00A42B9E"/>
    <w:rsid w:val="00A54BE4"/>
    <w:rsid w:val="00A574F3"/>
    <w:rsid w:val="00A97D46"/>
    <w:rsid w:val="00B41D9E"/>
    <w:rsid w:val="00BC05BD"/>
    <w:rsid w:val="00BC7C6E"/>
    <w:rsid w:val="00BF62D5"/>
    <w:rsid w:val="00C542E3"/>
    <w:rsid w:val="00C5697D"/>
    <w:rsid w:val="00C76BA4"/>
    <w:rsid w:val="00CA0608"/>
    <w:rsid w:val="00CF73D4"/>
    <w:rsid w:val="00D1030B"/>
    <w:rsid w:val="00D218F3"/>
    <w:rsid w:val="00D84D28"/>
    <w:rsid w:val="00E04857"/>
    <w:rsid w:val="00E31A33"/>
    <w:rsid w:val="00E66862"/>
    <w:rsid w:val="00E84BE0"/>
    <w:rsid w:val="00E91389"/>
    <w:rsid w:val="00EF2059"/>
    <w:rsid w:val="00F15FD6"/>
    <w:rsid w:val="00F2751B"/>
    <w:rsid w:val="00F57BBC"/>
    <w:rsid w:val="00FD1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00"/>
  <w15:docId w15:val="{EE1D2BF3-81AB-48A2-A4C7-9E59903B6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550A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1030B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1030B"/>
    <w:rPr>
      <w:rFonts w:ascii="Lucida Grande" w:hAnsi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550A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550A0"/>
  </w:style>
  <w:style w:type="paragraph" w:styleId="Piedepgina">
    <w:name w:val="footer"/>
    <w:basedOn w:val="Normal"/>
    <w:link w:val="PiedepginaCar"/>
    <w:uiPriority w:val="99"/>
    <w:unhideWhenUsed/>
    <w:rsid w:val="009550A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550A0"/>
  </w:style>
  <w:style w:type="table" w:styleId="Tablaconcuadrcula">
    <w:name w:val="Table Grid"/>
    <w:basedOn w:val="Tablanormal"/>
    <w:rsid w:val="009F4D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uadrculadetablaclara">
    <w:name w:val="Grid Table Light"/>
    <w:basedOn w:val="Tablanormal"/>
    <w:uiPriority w:val="40"/>
    <w:rsid w:val="009F4DC7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independiente">
    <w:name w:val="Body Text"/>
    <w:basedOn w:val="Normal"/>
    <w:link w:val="TextoindependienteCar"/>
    <w:semiHidden/>
    <w:unhideWhenUsed/>
    <w:rsid w:val="00734364"/>
    <w:pPr>
      <w:jc w:val="both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734364"/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paragraph" w:styleId="Prrafodelista">
    <w:name w:val="List Paragraph"/>
    <w:basedOn w:val="Normal"/>
    <w:uiPriority w:val="34"/>
    <w:qFormat/>
    <w:rsid w:val="005371B8"/>
    <w:pPr>
      <w:ind w:left="720"/>
      <w:contextualSpacing/>
    </w:pPr>
    <w:rPr>
      <w:rFonts w:ascii="Times New Roman" w:eastAsia="Times New Roman" w:hAnsi="Times New Roman" w:cs="Times New Roman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odrigo\Desktop\Formatos_2017\formato_oficios_10_feb_2017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E3505E-A56E-450A-9CE8-62638338B8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formato_oficios_10_feb_2017.dotx</Template>
  <TotalTime>101</TotalTime>
  <Pages>1</Pages>
  <Words>226</Words>
  <Characters>1244</Characters>
  <Application>Microsoft Office Word</Application>
  <DocSecurity>0</DocSecurity>
  <Lines>10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Oaxaca</Company>
  <LinksUpToDate>false</LinksUpToDate>
  <CharactersWithSpaces>1468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</dc:creator>
  <cp:keywords/>
  <dc:description/>
  <cp:lastModifiedBy>JENNIT</cp:lastModifiedBy>
  <cp:revision>11</cp:revision>
  <cp:lastPrinted>2017-03-02T14:30:00Z</cp:lastPrinted>
  <dcterms:created xsi:type="dcterms:W3CDTF">2017-03-01T18:02:00Z</dcterms:created>
  <dcterms:modified xsi:type="dcterms:W3CDTF">2018-02-23T16:55:00Z</dcterms:modified>
</cp:coreProperties>
</file>